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2F63A2">
        <w:rPr>
          <w:rFonts w:eastAsia="Times New Roman" w:cs="Arial"/>
          <w:sz w:val="24"/>
          <w:szCs w:val="20"/>
          <w:lang w:eastAsia="ar-SA"/>
        </w:rPr>
        <w:t>3</w:t>
      </w:r>
      <w:r w:rsidR="009E5DB8">
        <w:rPr>
          <w:rFonts w:eastAsia="Times New Roman" w:cs="Arial"/>
          <w:sz w:val="24"/>
          <w:szCs w:val="20"/>
          <w:lang w:eastAsia="ar-SA"/>
        </w:rPr>
        <w:tab/>
      </w:r>
      <w:bookmarkStart w:id="0" w:name="_GoBack"/>
      <w:r w:rsidR="009E5DB8">
        <w:rPr>
          <w:rFonts w:eastAsia="Times New Roman" w:cs="Arial"/>
          <w:sz w:val="24"/>
          <w:szCs w:val="20"/>
          <w:lang w:eastAsia="ar-SA"/>
        </w:rPr>
        <w:t>S1</w:t>
      </w:r>
      <w:r w:rsidRPr="00B11D2E">
        <w:rPr>
          <w:rFonts w:cs="Arial"/>
          <w:sz w:val="24"/>
          <w:szCs w:val="24"/>
        </w:rPr>
        <w:t>-1</w:t>
      </w:r>
      <w:r w:rsidR="00237849">
        <w:rPr>
          <w:rFonts w:cs="Arial"/>
          <w:sz w:val="24"/>
          <w:szCs w:val="24"/>
        </w:rPr>
        <w:t>8</w:t>
      </w:r>
      <w:r w:rsidR="002F63A2">
        <w:rPr>
          <w:rFonts w:cs="Arial"/>
          <w:sz w:val="24"/>
          <w:szCs w:val="24"/>
        </w:rPr>
        <w:t>2345</w:t>
      </w:r>
      <w:bookmarkEnd w:id="0"/>
    </w:p>
    <w:p w:rsidR="00411066" w:rsidRPr="00F45489" w:rsidRDefault="002F63A2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2F63A2">
        <w:rPr>
          <w:rFonts w:eastAsia="Times New Roman" w:cs="Arial"/>
          <w:sz w:val="24"/>
          <w:szCs w:val="20"/>
          <w:lang w:eastAsia="ar-SA"/>
        </w:rPr>
        <w:t>West Palm Beach, Florida, USA, 20 - 24 August 2018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맑은 고딕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2F63A2">
        <w:rPr>
          <w:rFonts w:eastAsia="맑은 고딕" w:cs="Arial" w:hint="eastAsia"/>
          <w:sz w:val="22"/>
          <w:szCs w:val="20"/>
          <w:lang w:eastAsia="ko-KR"/>
        </w:rPr>
        <w:t>Drafting Group</w:t>
      </w:r>
      <w:r w:rsidR="002F63A2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Agenda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for </w:t>
      </w:r>
      <w:proofErr w:type="spellStart"/>
      <w:r w:rsidR="002F63A2">
        <w:rPr>
          <w:rFonts w:eastAsia="Times New Roman" w:cs="Arial"/>
          <w:sz w:val="22"/>
          <w:szCs w:val="20"/>
          <w:lang w:eastAsia="ar-SA"/>
        </w:rPr>
        <w:t>cyber</w:t>
      </w:r>
      <w:r w:rsidR="00237849">
        <w:rPr>
          <w:rFonts w:eastAsia="Times New Roman" w:cs="Arial"/>
          <w:sz w:val="22"/>
          <w:szCs w:val="20"/>
          <w:lang w:eastAsia="ar-SA"/>
        </w:rPr>
        <w:t>CAV</w:t>
      </w:r>
      <w:proofErr w:type="spellEnd"/>
      <w:r w:rsidR="00237849"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2F63A2">
        <w:rPr>
          <w:rFonts w:eastAsia="Times New Roman" w:cs="Arial"/>
          <w:sz w:val="22"/>
          <w:szCs w:val="20"/>
          <w:lang w:eastAsia="ar-SA"/>
        </w:rPr>
        <w:t>6.9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7F4C95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AGENDA 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for </w:t>
      </w:r>
      <w:proofErr w:type="spellStart"/>
      <w:r w:rsidR="002F63A2">
        <w:rPr>
          <w:rFonts w:eastAsia="MS Mincho" w:cs="Arial"/>
          <w:bCs/>
          <w:sz w:val="36"/>
          <w:szCs w:val="36"/>
          <w:lang w:eastAsia="ar-SA"/>
        </w:rPr>
        <w:t>cyberCAV</w:t>
      </w:r>
      <w:proofErr w:type="spellEnd"/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2F63A2" w:rsidRPr="008754F9" w:rsidRDefault="002F63A2" w:rsidP="002F63A2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2F63A2" w:rsidRPr="00F774D3" w:rsidRDefault="002F63A2" w:rsidP="002F63A2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proofErr w:type="spellStart"/>
      <w:r>
        <w:rPr>
          <w:rFonts w:eastAsia="Arial Unicode MS"/>
          <w:sz w:val="24"/>
          <w:szCs w:val="24"/>
          <w:lang w:eastAsia="ar-SA"/>
        </w:rPr>
        <w:t>Oceana</w:t>
      </w:r>
      <w:proofErr w:type="spellEnd"/>
      <w:r>
        <w:rPr>
          <w:rFonts w:eastAsia="Arial Unicode MS"/>
          <w:sz w:val="24"/>
          <w:szCs w:val="24"/>
          <w:lang w:eastAsia="ar-SA"/>
        </w:rPr>
        <w:t xml:space="preserve"> C</w:t>
      </w:r>
    </w:p>
    <w:p w:rsidR="002F63A2" w:rsidRPr="00772E0F" w:rsidRDefault="002F63A2" w:rsidP="002F63A2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>
        <w:rPr>
          <w:rFonts w:eastAsia="Arial Unicode MS" w:cs="Arial"/>
          <w:color w:val="00B050"/>
          <w:sz w:val="24"/>
          <w:szCs w:val="24"/>
          <w:lang w:eastAsia="ar-SA"/>
        </w:rPr>
        <w:t>Coral E</w:t>
      </w:r>
    </w:p>
    <w:p w:rsidR="002F63A2" w:rsidRPr="00015298" w:rsidRDefault="002F63A2" w:rsidP="002F63A2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A269D8" w:rsidRPr="00015298" w:rsidTr="0095605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269D8" w:rsidRPr="00015298" w:rsidRDefault="00A269D8" w:rsidP="0095605F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269D8" w:rsidRPr="00015298" w:rsidRDefault="00A269D8" w:rsidP="0095605F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A269D8" w:rsidRPr="00015298" w:rsidRDefault="00A269D8" w:rsidP="0095605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A269D8" w:rsidRPr="00015298" w:rsidRDefault="00A269D8" w:rsidP="0095605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A269D8" w:rsidRPr="00AB0F3E" w:rsidTr="0095605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269D8" w:rsidRPr="00AB0F3E" w:rsidRDefault="00A269D8" w:rsidP="0095605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95605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:rsidR="00A269D8" w:rsidRPr="00AB0F3E" w:rsidRDefault="00A269D8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269D8" w:rsidRPr="00AB0F3E" w:rsidRDefault="00A269D8" w:rsidP="0095605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269D8" w:rsidRPr="00BD600A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  <w:r w:rsidRPr="00BD600A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A269D8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A912D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A</w:t>
            </w:r>
          </w:p>
          <w:p w:rsidR="00A269D8" w:rsidRPr="00AB0F3E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A269D8" w:rsidRPr="00BD600A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269D8" w:rsidRPr="00AB0F3E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269D8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49545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C</w:t>
            </w:r>
          </w:p>
          <w:p w:rsidR="00A269D8" w:rsidRPr="00AB0F3E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A269D8" w:rsidRPr="000125EA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A269D8" w:rsidRPr="00AB0F3E" w:rsidTr="0095605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269D8" w:rsidRPr="00AB0F3E" w:rsidRDefault="00A269D8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95605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A269D8" w:rsidRPr="00AB0F3E" w:rsidRDefault="00A269D8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269D8" w:rsidRPr="00AB0F3E" w:rsidRDefault="00A269D8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69D8" w:rsidRPr="00AB0F3E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269D8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A912D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A</w:t>
            </w:r>
          </w:p>
          <w:p w:rsidR="00A269D8" w:rsidRPr="00AB0F3E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A269D8" w:rsidRPr="008B2A7B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69D8" w:rsidRPr="00495452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495452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495452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269D8" w:rsidRPr="00495452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49545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C</w:t>
            </w:r>
          </w:p>
          <w:p w:rsidR="00A269D8" w:rsidRPr="00495452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49545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A269D8" w:rsidRPr="00495452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A269D8" w:rsidRPr="00AB0F3E" w:rsidTr="0095605F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269D8" w:rsidRPr="00AB0F3E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415AA2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495452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269D8" w:rsidRPr="00AB0F3E" w:rsidTr="0095605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269D8" w:rsidRPr="00AB0F3E" w:rsidRDefault="00A269D8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A269D8" w:rsidRPr="00AB0F3E" w:rsidRDefault="00A269D8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269D8" w:rsidRPr="00AB0F3E" w:rsidRDefault="00A269D8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69D8" w:rsidRPr="00AB0F3E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269D8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A912D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A</w:t>
            </w:r>
          </w:p>
          <w:p w:rsidR="00A269D8" w:rsidRPr="00AB0F3E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lastRenderedPageBreak/>
              <w:t>=================</w:t>
            </w:r>
          </w:p>
          <w:p w:rsidR="00A269D8" w:rsidRPr="00CF100E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69D8" w:rsidRPr="00495452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495452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lastRenderedPageBreak/>
              <w:t xml:space="preserve">Drafting 1 </w:t>
            </w:r>
            <w:r w:rsidRPr="00495452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269D8" w:rsidRPr="00495452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49545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C</w:t>
            </w:r>
          </w:p>
          <w:p w:rsidR="00A269D8" w:rsidRPr="00495452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49545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lastRenderedPageBreak/>
              <w:t>=================</w:t>
            </w:r>
          </w:p>
          <w:p w:rsidR="00A269D8" w:rsidRPr="00495452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A269D8" w:rsidRPr="00AB0F3E" w:rsidTr="0095605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95605F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269D8" w:rsidRPr="00AB0F3E" w:rsidRDefault="00A269D8" w:rsidP="0095605F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415AA2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495452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269D8" w:rsidRPr="00AB0F3E" w:rsidTr="0095605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269D8" w:rsidRPr="00AB0F3E" w:rsidRDefault="00A269D8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269D8" w:rsidRPr="00AB0F3E" w:rsidRDefault="00A269D8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269D8" w:rsidRPr="00AB0F3E" w:rsidRDefault="00A269D8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69D8" w:rsidRPr="00AB0F3E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69D8" w:rsidRPr="00495452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495452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495452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269D8" w:rsidRPr="00495452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49545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C</w:t>
            </w:r>
          </w:p>
          <w:p w:rsidR="00A269D8" w:rsidRPr="00495452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49545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A269D8" w:rsidRPr="00495452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A269D8" w:rsidRPr="00AB0F3E" w:rsidTr="0095605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95605F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269D8" w:rsidRPr="00AB0F3E" w:rsidRDefault="00A269D8" w:rsidP="0095605F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415AA2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415AA2" w:rsidRDefault="00A269D8" w:rsidP="0095605F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269D8" w:rsidRPr="00015298" w:rsidTr="0095605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269D8" w:rsidRPr="00AB0F3E" w:rsidRDefault="00A269D8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95605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269D8" w:rsidRPr="00AB0F3E" w:rsidRDefault="00A269D8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269D8" w:rsidRPr="00AB0F3E" w:rsidRDefault="00A269D8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69D8" w:rsidRPr="00AB0F3E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69D8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:rsidR="00A269D8" w:rsidRPr="00A83808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  <w:r w:rsidRPr="00A912D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A</w:t>
            </w:r>
          </w:p>
          <w:p w:rsidR="00A269D8" w:rsidRPr="00AB0F3E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A269D8" w:rsidRPr="004C4A40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A269D8" w:rsidRPr="00AB0F3E" w:rsidTr="0095605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95605F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269D8" w:rsidRPr="00AB0F3E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415AA2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415AA2" w:rsidRDefault="00A269D8" w:rsidP="0095605F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269D8" w:rsidRPr="00015298" w:rsidTr="0095605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95605F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269D8" w:rsidRPr="00AB0F3E" w:rsidRDefault="00A269D8" w:rsidP="0095605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269D8" w:rsidRPr="00AB0F3E" w:rsidRDefault="00A269D8" w:rsidP="0095605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269D8" w:rsidRPr="00BD4335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269D8" w:rsidRPr="006620C9" w:rsidRDefault="00A269D8" w:rsidP="0095605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2F63A2" w:rsidRPr="00015298" w:rsidRDefault="002F63A2" w:rsidP="002F63A2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2F63A2" w:rsidRPr="008754F9" w:rsidRDefault="002F63A2" w:rsidP="002F63A2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2F63A2" w:rsidRDefault="002F63A2" w:rsidP="002F63A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2F63A2" w:rsidRDefault="002F63A2" w:rsidP="002F63A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2F63A2" w:rsidRDefault="002F63A2" w:rsidP="002F63A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2F63A2" w:rsidRDefault="002F63A2" w:rsidP="002F63A2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2F63A2" w:rsidRDefault="002F63A2" w:rsidP="002F63A2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:rsidR="002F63A2" w:rsidRPr="002C5415" w:rsidRDefault="002F63A2" w:rsidP="002F63A2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A: </w:t>
      </w:r>
      <w:proofErr w:type="spellStart"/>
      <w:r w:rsidRPr="00B462D1">
        <w:rPr>
          <w:rFonts w:eastAsia="Times New Roman"/>
          <w:sz w:val="20"/>
          <w:szCs w:val="20"/>
          <w:highlight w:val="green"/>
          <w:lang w:val="en-US"/>
        </w:rPr>
        <w:t>cyberCAV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39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 – chaired by Ki-Dong Lee</w:t>
      </w:r>
    </w:p>
    <w:p w:rsidR="002F63A2" w:rsidRPr="002C5415" w:rsidRDefault="002F63A2" w:rsidP="002F63A2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B: </w:t>
      </w:r>
      <w:proofErr w:type="spellStart"/>
      <w:r w:rsidRPr="002C5415">
        <w:rPr>
          <w:rFonts w:eastAsia="Times New Roman"/>
          <w:sz w:val="20"/>
          <w:szCs w:val="20"/>
          <w:lang w:val="en-US"/>
        </w:rPr>
        <w:t>enIMS</w:t>
      </w:r>
      <w:proofErr w:type="spellEnd"/>
      <w:r w:rsidRPr="002C5415">
        <w:rPr>
          <w:rFonts w:eastAsia="Times New Roman"/>
          <w:sz w:val="20"/>
          <w:szCs w:val="20"/>
          <w:lang w:val="en-US"/>
        </w:rPr>
        <w:t xml:space="preserve"> + FS_MPS2 + FS_AVPROD + FS_NCIS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2F63A2" w:rsidRPr="002C5415" w:rsidRDefault="002F63A2" w:rsidP="002F63A2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C: </w:t>
      </w:r>
      <w:r w:rsidRPr="00B462D1">
        <w:rPr>
          <w:rFonts w:eastAsia="Times New Roman"/>
          <w:sz w:val="20"/>
          <w:szCs w:val="20"/>
          <w:highlight w:val="green"/>
          <w:lang w:val="en-US"/>
        </w:rPr>
        <w:t xml:space="preserve">5GLAN </w:t>
      </w:r>
      <w:r>
        <w:rPr>
          <w:rFonts w:eastAsia="Times New Roman"/>
          <w:sz w:val="20"/>
          <w:szCs w:val="20"/>
          <w:highlight w:val="green"/>
          <w:lang w:val="en-US"/>
        </w:rPr>
        <w:t xml:space="preserve">6 </w:t>
      </w:r>
      <w:r w:rsidRPr="00B462D1">
        <w:rPr>
          <w:rFonts w:eastAsia="Times New Roman"/>
          <w:sz w:val="20"/>
          <w:szCs w:val="20"/>
          <w:highlight w:val="green"/>
          <w:lang w:val="en-US"/>
        </w:rPr>
        <w:t xml:space="preserve">+ UIA </w:t>
      </w:r>
      <w:r>
        <w:rPr>
          <w:rFonts w:eastAsia="Times New Roman"/>
          <w:sz w:val="20"/>
          <w:szCs w:val="20"/>
          <w:highlight w:val="green"/>
          <w:lang w:val="en-US"/>
        </w:rPr>
        <w:t xml:space="preserve">2 </w:t>
      </w:r>
      <w:r w:rsidRPr="00B462D1">
        <w:rPr>
          <w:rFonts w:eastAsia="Times New Roman"/>
          <w:sz w:val="20"/>
          <w:szCs w:val="20"/>
          <w:highlight w:val="green"/>
          <w:lang w:val="en-US"/>
        </w:rPr>
        <w:t xml:space="preserve">+ FS_LUCIA </w:t>
      </w:r>
      <w:r>
        <w:rPr>
          <w:rFonts w:eastAsia="Times New Roman"/>
          <w:sz w:val="20"/>
          <w:szCs w:val="20"/>
          <w:highlight w:val="green"/>
          <w:lang w:val="en-US"/>
        </w:rPr>
        <w:t xml:space="preserve">2 </w:t>
      </w:r>
      <w:r w:rsidRPr="00B462D1">
        <w:rPr>
          <w:rFonts w:eastAsia="Times New Roman"/>
          <w:sz w:val="20"/>
          <w:szCs w:val="20"/>
          <w:highlight w:val="green"/>
          <w:lang w:val="en-US"/>
        </w:rPr>
        <w:t>+ FS_5GMSG</w:t>
      </w:r>
      <w:r>
        <w:rPr>
          <w:rFonts w:eastAsia="Times New Roman"/>
          <w:sz w:val="20"/>
          <w:szCs w:val="20"/>
          <w:highlight w:val="green"/>
          <w:lang w:val="en-US"/>
        </w:rPr>
        <w:t xml:space="preserve"> 8</w:t>
      </w:r>
      <w:r w:rsidRPr="00B462D1">
        <w:rPr>
          <w:rFonts w:eastAsia="Times New Roman"/>
          <w:sz w:val="20"/>
          <w:szCs w:val="20"/>
          <w:highlight w:val="green"/>
          <w:lang w:val="en-US"/>
        </w:rPr>
        <w:t xml:space="preserve"> + FS_BMNS</w:t>
      </w:r>
      <w:r>
        <w:rPr>
          <w:rFonts w:eastAsia="Times New Roman"/>
          <w:sz w:val="20"/>
          <w:szCs w:val="20"/>
          <w:lang w:val="en-US"/>
        </w:rPr>
        <w:t xml:space="preserve"> 10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:rsidR="002F63A2" w:rsidRPr="002C5415" w:rsidRDefault="002F63A2" w:rsidP="002F63A2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D: MONASTERY2 + FRMCS2</w:t>
      </w:r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Toon </w:t>
      </w:r>
      <w:proofErr w:type="spellStart"/>
      <w:r w:rsidRPr="002C5415"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2F63A2" w:rsidRPr="002C5415" w:rsidRDefault="002F63A2" w:rsidP="002F63A2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E: 5GSAT + MARCOM + FS_MARCOM + 5G_HYPOS + FS_5G_HYPOS</w:t>
      </w:r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Toon </w:t>
      </w:r>
      <w:proofErr w:type="spellStart"/>
      <w:r w:rsidRPr="002C5415"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2F63A2" w:rsidRPr="002C5415" w:rsidRDefault="002F63A2" w:rsidP="002F63A2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F: FS_ID_UAS + FS_V2XIMP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98"/>
        <w:gridCol w:w="11"/>
        <w:gridCol w:w="1134"/>
        <w:gridCol w:w="771"/>
        <w:gridCol w:w="1450"/>
        <w:gridCol w:w="971"/>
        <w:gridCol w:w="4497"/>
        <w:gridCol w:w="81"/>
        <w:gridCol w:w="1805"/>
        <w:gridCol w:w="142"/>
        <w:gridCol w:w="2939"/>
      </w:tblGrid>
      <w:tr w:rsidR="00AD0898" w:rsidRPr="00B04844" w:rsidTr="00AD0898">
        <w:trPr>
          <w:trHeight w:val="141"/>
        </w:trPr>
        <w:tc>
          <w:tcPr>
            <w:tcW w:w="144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D0898" w:rsidRDefault="00AD0898" w:rsidP="007E3F86">
            <w:pPr>
              <w:pStyle w:val="Heading2"/>
            </w:pPr>
            <w:proofErr w:type="spellStart"/>
            <w:proofErr w:type="gramStart"/>
            <w:r>
              <w:rPr>
                <w:lang w:val="en-US"/>
              </w:rPr>
              <w:t>cyberCAV</w:t>
            </w:r>
            <w:proofErr w:type="spellEnd"/>
            <w:proofErr w:type="gramEnd"/>
            <w:r>
              <w:t xml:space="preserve">: </w:t>
            </w:r>
            <w:proofErr w:type="spellStart"/>
            <w:r>
              <w:rPr>
                <w:lang w:val="en-US"/>
              </w:rPr>
              <w:t>cyberCAV</w:t>
            </w:r>
            <w:proofErr w:type="spellEnd"/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585</w:t>
            </w:r>
            <w:r>
              <w:t xml:space="preserve">] </w:t>
            </w:r>
            <w:r w:rsidRPr="0095209D">
              <w:t>39 = 3+7+5+9+2+12+1</w:t>
            </w:r>
          </w:p>
        </w:tc>
      </w:tr>
      <w:tr w:rsidR="00AD0898" w:rsidRPr="00B04844" w:rsidTr="00AD0898">
        <w:trPr>
          <w:trHeight w:val="141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AD0898" w:rsidRPr="004067FF" w:rsidRDefault="00AD0898" w:rsidP="007E3F86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AD0898" w:rsidRPr="00411066" w:rsidRDefault="00AD0898" w:rsidP="007E3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TS22.104v0.1.0</w:t>
            </w:r>
          </w:p>
          <w:p w:rsidR="00AD0898" w:rsidRPr="00411066" w:rsidRDefault="00AD0898" w:rsidP="007E3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(12/2018)</w:t>
            </w:r>
          </w:p>
          <w:p w:rsidR="00AD0898" w:rsidRPr="004070E3" w:rsidRDefault="00AD0898" w:rsidP="007E3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AD0898" w:rsidRPr="004070E3" w:rsidRDefault="00AD0898" w:rsidP="007E3F86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AD0898" w:rsidRPr="00B04844" w:rsidTr="00AD0898">
        <w:trPr>
          <w:trHeight w:val="293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AD0898" w:rsidRPr="00F45489" w:rsidRDefault="00AD0898" w:rsidP="007E3F8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Type-a and type-b – discussion on definitions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S1-182104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t>Qualcomm, Siemens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 w:rsidRPr="004B4F37">
              <w:rPr>
                <w:rFonts w:eastAsia="SimSun"/>
                <w:lang w:eastAsia="en-GB"/>
              </w:rPr>
              <w:t xml:space="preserve">Comments on </w:t>
            </w:r>
            <w:proofErr w:type="spellStart"/>
            <w:r w:rsidRPr="004B4F37">
              <w:rPr>
                <w:rFonts w:eastAsia="SimSun"/>
                <w:lang w:eastAsia="en-GB"/>
              </w:rPr>
              <w:t>CyberCAV</w:t>
            </w:r>
            <w:proofErr w:type="spellEnd"/>
            <w:r w:rsidRPr="004B4F37">
              <w:rPr>
                <w:rFonts w:eastAsia="SimSun"/>
                <w:lang w:eastAsia="en-GB"/>
              </w:rPr>
              <w:t xml:space="preserve"> definitions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S1-182250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Ericsson, Qualcomm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Discussion paper on type-a/type-b network definitions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S1-182290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rFonts w:eastAsia="SimSun"/>
                <w:lang w:val="en-AU" w:eastAsia="en-GB"/>
              </w:rPr>
              <w:t>Deutsche Telekom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proofErr w:type="spellStart"/>
            <w:r>
              <w:rPr>
                <w:rFonts w:eastAsia="SimSun"/>
                <w:lang w:val="en-AU" w:eastAsia="en-GB"/>
              </w:rPr>
              <w:t>CyberCAV</w:t>
            </w:r>
            <w:proofErr w:type="spellEnd"/>
            <w:r>
              <w:rPr>
                <w:rFonts w:eastAsia="SimSun"/>
                <w:lang w:val="en-AU" w:eastAsia="en-GB"/>
              </w:rPr>
              <w:t xml:space="preserve"> definitions, requirements and slicing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C1647">
              <w:rPr>
                <w:rFonts w:eastAsia="Times New Roman" w:cs="Arial"/>
                <w:szCs w:val="18"/>
                <w:highlight w:val="yellow"/>
                <w:lang w:val="en-US" w:eastAsia="ar-SA"/>
              </w:rPr>
              <w:t>Please use correct filename also within ZIP-file</w:t>
            </w:r>
          </w:p>
        </w:tc>
      </w:tr>
      <w:tr w:rsidR="00AD0898" w:rsidRPr="00B04844" w:rsidTr="00AD0898">
        <w:trPr>
          <w:trHeight w:val="293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AD0898" w:rsidRPr="00F45489" w:rsidRDefault="00AD0898" w:rsidP="007E3F8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22.261 CRs and companion docs - Type-a and type-b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S1-182166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 w:rsidRPr="00871B84">
              <w:rPr>
                <w:rFonts w:eastAsia="SimSun"/>
                <w:lang w:eastAsia="en-GB"/>
              </w:rPr>
              <w:t>Vodafone</w:t>
            </w:r>
            <w:r>
              <w:rPr>
                <w:rFonts w:eastAsia="SimSun"/>
                <w:lang w:eastAsia="en-GB"/>
              </w:rPr>
              <w:t>, Ericsson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Discussion on the type-a / type-b network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S1-182167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noProof/>
              </w:rPr>
              <w:t>Vodafone, Ericsson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noProof/>
              </w:rPr>
              <w:t>CR22.261v16.4</w:t>
            </w:r>
            <w:r w:rsidRPr="000348A5">
              <w:rPr>
                <w:noProof/>
              </w:rPr>
              <w:t xml:space="preserve">.0: </w:t>
            </w:r>
            <w:r>
              <w:rPr>
                <w:noProof/>
              </w:rPr>
              <w:t>Type-a and type-b network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>
              <w:rPr>
                <w:rFonts w:eastAsia="Times New Roman" w:cs="Arial"/>
                <w:szCs w:val="18"/>
                <w:lang w:val="en-US" w:eastAsia="ar-SA"/>
              </w:rPr>
              <w:t>cyberCAV</w:t>
            </w:r>
            <w:proofErr w:type="spellEnd"/>
            <w:r>
              <w:rPr>
                <w:rFonts w:eastAsia="Times New Roman" w:cs="Arial"/>
                <w:szCs w:val="18"/>
                <w:lang w:val="en-US" w:eastAsia="ar-SA"/>
              </w:rPr>
              <w:t xml:space="preserve"> Rel-16 CR0277R- Cat B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4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S1-182251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Ericsson, Qualcomm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33450">
              <w:rPr>
                <w:rFonts w:eastAsia="SimSun"/>
                <w:lang w:eastAsia="en-GB"/>
              </w:rPr>
              <w:t xml:space="preserve">CR22.261v16.4.0: </w:t>
            </w:r>
            <w:r>
              <w:rPr>
                <w:noProof/>
              </w:rPr>
              <w:t>Private network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>
              <w:rPr>
                <w:rFonts w:eastAsia="Times New Roman" w:cs="Arial"/>
                <w:szCs w:val="18"/>
                <w:lang w:val="en-US" w:eastAsia="ar-SA"/>
              </w:rPr>
              <w:t>cyberCAV</w:t>
            </w:r>
            <w:proofErr w:type="spellEnd"/>
            <w:r>
              <w:rPr>
                <w:rFonts w:eastAsia="Times New Roman" w:cs="Arial"/>
                <w:szCs w:val="18"/>
                <w:lang w:val="en-US" w:eastAsia="ar-SA"/>
              </w:rPr>
              <w:t xml:space="preserve"> Rel-16 CR0286R- Cat B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S1-182270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 xml:space="preserve">Proposal for normative </w:t>
            </w:r>
            <w:proofErr w:type="spellStart"/>
            <w:r>
              <w:rPr>
                <w:rFonts w:eastAsia="SimSun"/>
                <w:lang w:eastAsia="en-GB"/>
              </w:rPr>
              <w:t>cyberCAV</w:t>
            </w:r>
            <w:proofErr w:type="spellEnd"/>
            <w:r>
              <w:rPr>
                <w:rFonts w:eastAsia="SimSun"/>
                <w:lang w:eastAsia="en-GB"/>
              </w:rPr>
              <w:t xml:space="preserve">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Default="00AD0898" w:rsidP="007E3F86">
            <w:r w:rsidRPr="0083795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S1-182274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noProof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 w:rsidRPr="00F33450">
              <w:rPr>
                <w:rFonts w:eastAsia="SimSun"/>
                <w:lang w:eastAsia="en-GB"/>
              </w:rPr>
              <w:t>CR22.261v16.4.0:</w:t>
            </w:r>
            <w:r>
              <w:rPr>
                <w:rFonts w:eastAsia="SimSun"/>
                <w:lang w:eastAsia="en-GB"/>
              </w:rPr>
              <w:t xml:space="preserve"> </w:t>
            </w:r>
            <w:r>
              <w:rPr>
                <w:noProof/>
              </w:rPr>
              <w:t>Support for networks for non-public use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>
              <w:rPr>
                <w:rFonts w:eastAsia="Times New Roman" w:cs="Arial"/>
                <w:szCs w:val="18"/>
                <w:lang w:val="en-US" w:eastAsia="ar-SA"/>
              </w:rPr>
              <w:t>cyberCAV</w:t>
            </w:r>
            <w:proofErr w:type="spellEnd"/>
            <w:r>
              <w:rPr>
                <w:rFonts w:eastAsia="Times New Roman" w:cs="Arial"/>
                <w:szCs w:val="18"/>
                <w:lang w:val="en-US" w:eastAsia="ar-SA"/>
              </w:rPr>
              <w:t xml:space="preserve"> Rel-16 CR0288R- Cat B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S1-182102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t>Qualcomm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 w:rsidRPr="004B4F37">
              <w:rPr>
                <w:rFonts w:eastAsia="SimSun"/>
                <w:lang w:eastAsia="en-GB"/>
              </w:rPr>
              <w:t xml:space="preserve">Comments on </w:t>
            </w:r>
            <w:r>
              <w:rPr>
                <w:rFonts w:eastAsia="SimSun"/>
                <w:lang w:eastAsia="en-GB"/>
              </w:rPr>
              <w:t>CAV/</w:t>
            </w:r>
            <w:proofErr w:type="spellStart"/>
            <w:r w:rsidRPr="004B4F37">
              <w:rPr>
                <w:rFonts w:eastAsia="SimSun"/>
                <w:lang w:eastAsia="en-GB"/>
              </w:rPr>
              <w:t>CyberCAV</w:t>
            </w:r>
            <w:proofErr w:type="spellEnd"/>
            <w:r w:rsidRPr="004B4F37"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/>
                <w:lang w:eastAsia="en-GB"/>
              </w:rPr>
              <w:t>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8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S1-182288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proofErr w:type="spellStart"/>
            <w:r>
              <w:rPr>
                <w:rFonts w:eastAsia="SimSun"/>
                <w:lang w:eastAsia="en-GB"/>
              </w:rPr>
              <w:t>cyberCAV</w:t>
            </w:r>
            <w:proofErr w:type="spellEnd"/>
            <w:r>
              <w:rPr>
                <w:rFonts w:eastAsia="SimSun"/>
                <w:lang w:eastAsia="en-GB"/>
              </w:rPr>
              <w:t xml:space="preserve"> - Deployment option of type-a networks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B04844" w:rsidTr="00AD0898">
        <w:trPr>
          <w:trHeight w:val="293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AD0898" w:rsidRPr="00F45489" w:rsidRDefault="00AD0898" w:rsidP="007E3F8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22.261 CRs - Other requirements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S1-182168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871B84">
              <w:rPr>
                <w:rFonts w:eastAsia="SimSun"/>
                <w:lang w:eastAsia="en-GB"/>
              </w:rPr>
              <w:t>Vodafone</w:t>
            </w:r>
            <w:r>
              <w:rPr>
                <w:rFonts w:eastAsia="SimSun"/>
                <w:lang w:eastAsia="en-GB"/>
              </w:rPr>
              <w:t>, Huawei, Nokia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Discussion on the n</w:t>
            </w:r>
            <w:r w:rsidRPr="0034649D">
              <w:rPr>
                <w:rFonts w:eastAsia="SimSun"/>
                <w:lang w:eastAsia="en-GB"/>
              </w:rPr>
              <w:t>etwork service exposure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84411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441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84411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0" w:history="1">
              <w:r w:rsidR="00AD0898" w:rsidRPr="0028441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S1-182169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84411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84411">
              <w:rPr>
                <w:rFonts w:eastAsia="SimSun"/>
                <w:lang w:eastAsia="en-GB"/>
              </w:rPr>
              <w:t>Vodafone, Huawei, Nokia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84411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84411">
              <w:rPr>
                <w:rFonts w:eastAsia="SimSun"/>
                <w:lang w:eastAsia="en-GB"/>
              </w:rPr>
              <w:t xml:space="preserve">CR22.261v16.4.0: </w:t>
            </w:r>
            <w:r w:rsidRPr="00284411">
              <w:rPr>
                <w:noProof/>
              </w:rPr>
              <w:t>Network service exposure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84411" w:rsidRDefault="00AD0898" w:rsidP="007E3F86">
            <w:pPr>
              <w:snapToGrid w:val="0"/>
              <w:spacing w:after="0" w:line="240" w:lineRule="auto"/>
            </w:pPr>
            <w:r w:rsidRPr="00284411">
              <w:t>Revised to S1-182399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84411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8441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 w:rsidRPr="00284411">
              <w:rPr>
                <w:rFonts w:eastAsia="Times New Roman" w:cs="Arial"/>
                <w:szCs w:val="18"/>
                <w:lang w:val="en-US" w:eastAsia="ar-SA"/>
              </w:rPr>
              <w:t>cyberCAV</w:t>
            </w:r>
            <w:proofErr w:type="spellEnd"/>
            <w:r w:rsidRPr="00284411">
              <w:rPr>
                <w:rFonts w:eastAsia="Times New Roman" w:cs="Arial"/>
                <w:szCs w:val="18"/>
                <w:lang w:val="en-US" w:eastAsia="ar-SA"/>
              </w:rPr>
              <w:t xml:space="preserve"> Rel-16 CR0278R- Cat B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284411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441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284411" w:rsidRDefault="00660C8E" w:rsidP="007E3F86">
            <w:pPr>
              <w:spacing w:after="0" w:line="240" w:lineRule="auto"/>
            </w:pPr>
            <w:hyperlink r:id="rId21" w:history="1">
              <w:r w:rsidR="00AD0898" w:rsidRPr="00284411">
                <w:rPr>
                  <w:rStyle w:val="Hyperlink"/>
                  <w:rFonts w:cs="Arial"/>
                  <w:color w:val="auto"/>
                </w:rPr>
                <w:t>S1-182399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284411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84411">
              <w:rPr>
                <w:rFonts w:eastAsia="SimSun"/>
                <w:lang w:eastAsia="en-GB"/>
              </w:rPr>
              <w:t>Vodafone, Huawei, Nokia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284411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84411">
              <w:rPr>
                <w:rFonts w:eastAsia="SimSun"/>
                <w:lang w:eastAsia="en-GB"/>
              </w:rPr>
              <w:t>CR22.261v16.4.0: Network service exposure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284411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84411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proofErr w:type="spellStart"/>
            <w:r w:rsidRPr="00284411">
              <w:rPr>
                <w:rFonts w:eastAsia="Times New Roman" w:cs="Arial"/>
                <w:i/>
                <w:szCs w:val="18"/>
                <w:lang w:val="en-US" w:eastAsia="ar-SA"/>
              </w:rPr>
              <w:t>cyberCAV</w:t>
            </w:r>
            <w:proofErr w:type="spellEnd"/>
            <w:r w:rsidRPr="00284411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CR0278R- Cat B</w:t>
            </w:r>
          </w:p>
          <w:p w:rsidR="00AD0898" w:rsidRPr="00284411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84411">
              <w:rPr>
                <w:rFonts w:eastAsia="Times New Roman" w:cs="Arial"/>
                <w:szCs w:val="18"/>
                <w:lang w:val="en-US" w:eastAsia="ar-SA"/>
              </w:rPr>
              <w:t>Revision of S1-182169.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2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S1-182272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noProof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 w:rsidRPr="00F33450">
              <w:rPr>
                <w:rFonts w:eastAsia="SimSun"/>
                <w:lang w:eastAsia="en-GB"/>
              </w:rPr>
              <w:t xml:space="preserve">CR22.261v16.4.0: </w:t>
            </w:r>
            <w:r>
              <w:rPr>
                <w:noProof/>
              </w:rPr>
              <w:t>Support for use of licensed and unlicensed bands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>
              <w:rPr>
                <w:rFonts w:eastAsia="Times New Roman" w:cs="Arial"/>
                <w:szCs w:val="18"/>
                <w:lang w:val="en-US" w:eastAsia="ar-SA"/>
              </w:rPr>
              <w:t>cyberCAV</w:t>
            </w:r>
            <w:proofErr w:type="spellEnd"/>
            <w:r>
              <w:rPr>
                <w:rFonts w:eastAsia="Times New Roman" w:cs="Arial"/>
                <w:szCs w:val="18"/>
                <w:lang w:val="en-US" w:eastAsia="ar-SA"/>
              </w:rPr>
              <w:t xml:space="preserve"> Rel-16 CR0288R- Cat B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Default="00AD0898" w:rsidP="007E3F86">
            <w:r w:rsidRPr="0083795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3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S1-182275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noProof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 w:rsidRPr="00F33450">
              <w:rPr>
                <w:rFonts w:eastAsia="SimSun"/>
                <w:lang w:eastAsia="en-GB"/>
              </w:rPr>
              <w:t>CR22.261v16.4.0:</w:t>
            </w:r>
            <w:r>
              <w:rPr>
                <w:rFonts w:eastAsia="SimSun"/>
                <w:lang w:eastAsia="en-GB"/>
              </w:rPr>
              <w:t xml:space="preserve"> </w:t>
            </w:r>
            <w:r>
              <w:rPr>
                <w:noProof/>
              </w:rPr>
              <w:t>Support for security requirements based on FS_CAV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>
              <w:rPr>
                <w:rFonts w:eastAsia="Times New Roman" w:cs="Arial"/>
                <w:szCs w:val="18"/>
                <w:lang w:val="en-US" w:eastAsia="ar-SA"/>
              </w:rPr>
              <w:t>cyberCAV</w:t>
            </w:r>
            <w:proofErr w:type="spellEnd"/>
            <w:r>
              <w:rPr>
                <w:rFonts w:eastAsia="Times New Roman" w:cs="Arial"/>
                <w:szCs w:val="18"/>
                <w:lang w:val="en-US" w:eastAsia="ar-SA"/>
              </w:rPr>
              <w:t xml:space="preserve"> Rel-16 CR0291R- Cat B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4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S1-182195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33450">
              <w:rPr>
                <w:rFonts w:eastAsia="SimSun" w:hint="eastAsia"/>
                <w:lang w:eastAsia="en-GB"/>
              </w:rPr>
              <w:t>NTT DOCOMO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33450">
              <w:rPr>
                <w:rFonts w:eastAsia="SimSun"/>
                <w:lang w:eastAsia="en-GB"/>
              </w:rPr>
              <w:t xml:space="preserve">CR22.261v16.4.0: </w:t>
            </w:r>
            <w:r w:rsidRPr="00F33450">
              <w:rPr>
                <w:rFonts w:eastAsia="SimSun" w:hint="eastAsia"/>
                <w:lang w:eastAsia="en-GB"/>
              </w:rPr>
              <w:t xml:space="preserve">Addition of inter-site </w:t>
            </w:r>
            <w:r w:rsidRPr="00F33450">
              <w:rPr>
                <w:rFonts w:eastAsia="SimSun"/>
                <w:lang w:eastAsia="en-GB"/>
              </w:rPr>
              <w:t>Ethernet transport service to TS 22.261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 w:rsidRPr="00F33450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cyberCAV</w:t>
            </w:r>
            <w:proofErr w:type="spellEnd"/>
            <w:r>
              <w:rPr>
                <w:rFonts w:eastAsia="Times New Roman" w:cs="Arial"/>
                <w:szCs w:val="18"/>
                <w:lang w:val="en-US" w:eastAsia="ar-SA"/>
              </w:rPr>
              <w:t xml:space="preserve"> Rel-16 CR0278R- Cat B</w:t>
            </w:r>
          </w:p>
        </w:tc>
      </w:tr>
      <w:tr w:rsidR="00AD0898" w:rsidRPr="00B04844" w:rsidTr="00AD0898">
        <w:trPr>
          <w:trHeight w:val="293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AD0898" w:rsidRPr="00F45489" w:rsidRDefault="00AD0898" w:rsidP="007E3F8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22.804 CRs - Clean up (editorial, resolution of editor’s notes, “technical” slips)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5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S1-182220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noProof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33450">
              <w:rPr>
                <w:rFonts w:eastAsia="SimSun"/>
                <w:lang w:eastAsia="en-GB"/>
              </w:rPr>
              <w:t>CR22.804v16.0.0:</w:t>
            </w:r>
            <w:r>
              <w:rPr>
                <w:rFonts w:eastAsia="SimSun"/>
                <w:lang w:eastAsia="en-GB"/>
              </w:rPr>
              <w:t xml:space="preserve"> </w:t>
            </w:r>
            <w:r>
              <w:rPr>
                <w:noProof/>
              </w:rPr>
              <w:t>adding CRC and FIFO to list of abbreviations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FS_CAV Rel-16 CR0002R- Cat F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6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S1-182248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22.804</w:t>
            </w:r>
            <w:r w:rsidRPr="006A10CF">
              <w:rPr>
                <w:rFonts w:eastAsia="SimSun"/>
                <w:lang w:eastAsia="en-GB"/>
              </w:rPr>
              <w:t xml:space="preserve"> – </w:t>
            </w:r>
            <w:proofErr w:type="spellStart"/>
            <w:r>
              <w:rPr>
                <w:rFonts w:eastAsia="SimSun"/>
                <w:lang w:eastAsia="en-GB"/>
              </w:rPr>
              <w:t>cleanup</w:t>
            </w:r>
            <w:proofErr w:type="spellEnd"/>
            <w:r>
              <w:rPr>
                <w:rFonts w:eastAsia="SimSun"/>
                <w:lang w:eastAsia="en-GB"/>
              </w:rPr>
              <w:t xml:space="preserve"> of “private”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7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S1-182247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noProof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 w:rsidRPr="00F33450">
              <w:rPr>
                <w:rFonts w:eastAsia="SimSun"/>
                <w:lang w:eastAsia="en-GB"/>
              </w:rPr>
              <w:t>CR22.804v16.0.0:</w:t>
            </w:r>
            <w:r>
              <w:rPr>
                <w:noProof/>
              </w:rPr>
              <w:t xml:space="preserve"> - editorial cleanup of “private”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FS_CAV Rel-16 CR0007R- Cat F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8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S1-182233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066102" w:rsidRDefault="00AD0898" w:rsidP="007E3F86">
            <w:pPr>
              <w:snapToGrid w:val="0"/>
              <w:spacing w:after="0" w:line="240" w:lineRule="auto"/>
              <w:rPr>
                <w:lang w:val="nl-NL"/>
              </w:rPr>
            </w:pPr>
            <w:r w:rsidRPr="00066102">
              <w:rPr>
                <w:rFonts w:eastAsia="SimSun"/>
                <w:lang w:val="nl-NL" w:eastAsia="en-GB"/>
              </w:rPr>
              <w:t>Fraunhofer IIS, Volkswagen, Audi, Siemens, Harting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Accurate Positioning for the Factories of the Future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66102">
              <w:rPr>
                <w:rFonts w:eastAsia="Times New Roman" w:cs="Arial"/>
                <w:szCs w:val="18"/>
                <w:highlight w:val="yellow"/>
                <w:lang w:val="en-US" w:eastAsia="ar-SA"/>
              </w:rPr>
              <w:t>Is Audi a 3GPP member?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9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S1-182230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F7DFC" w:rsidRDefault="00AD0898" w:rsidP="007E3F86">
            <w:pPr>
              <w:snapToGrid w:val="0"/>
              <w:spacing w:after="0" w:line="240" w:lineRule="auto"/>
              <w:rPr>
                <w:lang w:val="nl-NL"/>
              </w:rPr>
            </w:pPr>
            <w:r w:rsidRPr="00BB0CA8">
              <w:rPr>
                <w:noProof/>
                <w:lang w:val="de-DE"/>
              </w:rPr>
              <w:t>Fraunhofer IIS, Huawei, Vodafone, Sony</w:t>
            </w:r>
            <w:r>
              <w:rPr>
                <w:noProof/>
                <w:lang w:val="de-DE"/>
              </w:rPr>
              <w:t>, Audi, Volkswagen, Siemens, Harting, Deutsche Telekom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noProof/>
              </w:rPr>
              <w:t>Correction of positioning service performance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066102">
              <w:rPr>
                <w:rFonts w:eastAsia="Times New Roman" w:cs="Arial"/>
                <w:szCs w:val="18"/>
                <w:highlight w:val="yellow"/>
                <w:lang w:val="en-US" w:eastAsia="ar-SA"/>
              </w:rPr>
              <w:t>FS_CAV</w:t>
            </w:r>
            <w:r>
              <w:rPr>
                <w:rFonts w:eastAsia="Times New Roman" w:cs="Arial"/>
                <w:szCs w:val="18"/>
                <w:lang w:val="en-US" w:eastAsia="ar-SA"/>
              </w:rPr>
              <w:t xml:space="preserve"> Rel-16 CR</w:t>
            </w:r>
            <w:r w:rsidRPr="00AF7DFC">
              <w:rPr>
                <w:rFonts w:eastAsia="Times New Roman" w:cs="Arial"/>
                <w:szCs w:val="18"/>
                <w:highlight w:val="yellow"/>
                <w:lang w:val="en-US" w:eastAsia="ar-SA"/>
              </w:rPr>
              <w:t>0006</w:t>
            </w:r>
            <w:r>
              <w:rPr>
                <w:rFonts w:eastAsia="Times New Roman" w:cs="Arial"/>
                <w:szCs w:val="18"/>
                <w:lang w:val="en-US" w:eastAsia="ar-SA"/>
              </w:rPr>
              <w:t>R- Cat F</w:t>
            </w:r>
          </w:p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66102">
              <w:rPr>
                <w:rFonts w:eastAsia="Times New Roman" w:cs="Arial"/>
                <w:szCs w:val="18"/>
                <w:highlight w:val="yellow"/>
                <w:lang w:val="en-US" w:eastAsia="ar-SA"/>
              </w:rPr>
              <w:t>Is Audi a 3GPP member?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0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S1-182196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33450">
              <w:rPr>
                <w:rFonts w:eastAsia="SimSun"/>
                <w:lang w:eastAsia="en-GB"/>
              </w:rPr>
              <w:t>China Telecom, Huawei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33450">
              <w:rPr>
                <w:rFonts w:eastAsia="SimSun"/>
                <w:lang w:eastAsia="en-GB"/>
              </w:rPr>
              <w:t>Adding the post-conditions of Millisecond-Level Precise Load Control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33450">
              <w:rPr>
                <w:rFonts w:eastAsia="Times New Roman" w:cs="Arial"/>
                <w:szCs w:val="18"/>
                <w:highlight w:val="yellow"/>
                <w:lang w:val="en-US" w:eastAsia="ar-SA"/>
              </w:rPr>
              <w:t>As 22.804 is approved, a CR template is needed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1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S1-182226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noProof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33450">
              <w:rPr>
                <w:rFonts w:eastAsia="SimSun"/>
                <w:lang w:eastAsia="en-GB"/>
              </w:rPr>
              <w:t>CR22.804v16.0.0:</w:t>
            </w:r>
            <w:r>
              <w:rPr>
                <w:rFonts w:eastAsia="SimSun"/>
                <w:lang w:eastAsia="en-GB"/>
              </w:rPr>
              <w:t xml:space="preserve"> </w:t>
            </w:r>
            <w:r>
              <w:rPr>
                <w:noProof/>
              </w:rPr>
              <w:t>editorial cleanup of annexe B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FS_CAV Rel-16 CR0004R- Cat D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2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S1-182224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noProof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33450">
              <w:rPr>
                <w:rFonts w:eastAsia="SimSun"/>
                <w:lang w:eastAsia="en-GB"/>
              </w:rPr>
              <w:t>CR22.804v16.0.0:</w:t>
            </w:r>
            <w:r>
              <w:rPr>
                <w:rFonts w:eastAsia="SimSun"/>
                <w:lang w:eastAsia="en-GB"/>
              </w:rPr>
              <w:t xml:space="preserve"> </w:t>
            </w:r>
            <w:r>
              <w:rPr>
                <w:noProof/>
              </w:rPr>
              <w:t>attending orphaned annexes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FS_CAV Rel-16 CR0003R- Cat F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3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S1-182228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noProof/>
              </w:rPr>
              <w:t>Siemens AG, Ericsson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33450">
              <w:rPr>
                <w:rFonts w:eastAsia="SimSun"/>
                <w:lang w:eastAsia="en-GB"/>
              </w:rPr>
              <w:t>CR22.804v16.0.0:</w:t>
            </w:r>
            <w:r>
              <w:rPr>
                <w:rFonts w:eastAsia="SimSun"/>
                <w:lang w:eastAsia="en-GB"/>
              </w:rPr>
              <w:t xml:space="preserve"> </w:t>
            </w:r>
            <w:r>
              <w:rPr>
                <w:noProof/>
              </w:rPr>
              <w:t xml:space="preserve">annexe F </w:t>
            </w:r>
            <w:r>
              <w:rPr>
                <w:rFonts w:cs="Arial"/>
                <w:noProof/>
              </w:rPr>
              <w:t>–</w:t>
            </w:r>
            <w:r>
              <w:rPr>
                <w:noProof/>
              </w:rPr>
              <w:t xml:space="preserve"> correction of entries for use cases 5.6.2 and 5.6.3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FS_CAV Rel-16 CR0005R- Cat F</w:t>
            </w:r>
          </w:p>
        </w:tc>
      </w:tr>
      <w:tr w:rsidR="00AD0898" w:rsidRPr="00B04844" w:rsidTr="00AD0898">
        <w:trPr>
          <w:trHeight w:val="293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AD0898" w:rsidRPr="00F45489" w:rsidRDefault="00AD0898" w:rsidP="007E3F8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22.804 CRs - New content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4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S1-182193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33450">
              <w:rPr>
                <w:rFonts w:eastAsia="SimSun" w:hint="eastAsia"/>
                <w:lang w:eastAsia="en-GB"/>
              </w:rPr>
              <w:t>NTT DOCOMO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tabs>
                <w:tab w:val="left" w:pos="452"/>
              </w:tabs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33450">
              <w:rPr>
                <w:rFonts w:eastAsia="SimSun"/>
                <w:lang w:eastAsia="en-GB"/>
              </w:rPr>
              <w:t xml:space="preserve">CR22.804v16.0.0: </w:t>
            </w:r>
            <w:r w:rsidRPr="00F33450">
              <w:rPr>
                <w:rFonts w:eastAsia="SimSun" w:hint="eastAsia"/>
                <w:lang w:eastAsia="en-GB"/>
              </w:rPr>
              <w:t xml:space="preserve">Addition of inter-site </w:t>
            </w:r>
            <w:r w:rsidRPr="00F33450">
              <w:rPr>
                <w:rFonts w:eastAsia="SimSun"/>
                <w:lang w:eastAsia="en-GB"/>
              </w:rPr>
              <w:t>Ethernet transport service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FS_CAV Rel-16 CR0001R- Cat B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5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S1-182249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noProof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 w:rsidRPr="00F33450">
              <w:rPr>
                <w:rFonts w:eastAsia="SimSun"/>
                <w:lang w:eastAsia="en-GB"/>
              </w:rPr>
              <w:t>CR22.804v16.0.0:</w:t>
            </w:r>
            <w:r>
              <w:rPr>
                <w:noProof/>
              </w:rPr>
              <w:t xml:space="preserve"> - </w:t>
            </w:r>
            <w:r w:rsidRPr="00A24FC4">
              <w:rPr>
                <w:noProof/>
              </w:rPr>
              <w:t>seamless service continuity for wind farms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FS_CAV Rel-16 CR0008R- Cat F</w:t>
            </w:r>
          </w:p>
        </w:tc>
      </w:tr>
      <w:tr w:rsidR="00AD0898" w:rsidRPr="00B04844" w:rsidTr="00AD0898">
        <w:trPr>
          <w:trHeight w:val="293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AD0898" w:rsidRPr="00F45489" w:rsidRDefault="00AD0898" w:rsidP="007E3F8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 xml:space="preserve">22.104 </w:t>
            </w:r>
            <w:proofErr w:type="spellStart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pCRs</w:t>
            </w:r>
            <w:proofErr w:type="spellEnd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 xml:space="preserve"> - New content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6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S1-182239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proofErr w:type="spellStart"/>
            <w:r w:rsidRPr="00395145">
              <w:rPr>
                <w:rFonts w:eastAsia="SimSun"/>
                <w:lang w:eastAsia="en-GB"/>
              </w:rPr>
              <w:t>cyberCAV</w:t>
            </w:r>
            <w:proofErr w:type="spellEnd"/>
            <w:r w:rsidRPr="00395145">
              <w:rPr>
                <w:rFonts w:eastAsia="SimSun"/>
                <w:lang w:eastAsia="en-GB"/>
              </w:rPr>
              <w:t xml:space="preserve"> – 22.104 – </w:t>
            </w:r>
            <w:r>
              <w:rPr>
                <w:rFonts w:eastAsia="SimSun"/>
                <w:lang w:eastAsia="en-GB"/>
              </w:rPr>
              <w:t>clause 1 (introduction)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7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S1-182244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proofErr w:type="spellStart"/>
            <w:r w:rsidRPr="00395145">
              <w:rPr>
                <w:rFonts w:eastAsia="SimSun"/>
                <w:lang w:eastAsia="en-GB"/>
              </w:rPr>
              <w:t>cyberCAV</w:t>
            </w:r>
            <w:proofErr w:type="spellEnd"/>
            <w:r w:rsidRPr="00395145">
              <w:rPr>
                <w:rFonts w:eastAsia="SimSun"/>
                <w:lang w:eastAsia="en-GB"/>
              </w:rPr>
              <w:t xml:space="preserve"> – TS 22.104 – </w:t>
            </w:r>
            <w:r>
              <w:rPr>
                <w:rFonts w:eastAsia="SimSun"/>
                <w:lang w:eastAsia="en-GB"/>
              </w:rPr>
              <w:t>clause 1 (scope)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8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S1-182209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Huawei, Siemens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cyberCAV</w:t>
            </w:r>
            <w:proofErr w:type="spellEnd"/>
            <w:r>
              <w:rPr>
                <w:rFonts w:eastAsia="SimSun"/>
                <w:lang w:eastAsia="en-GB"/>
              </w:rPr>
              <w:t>– 22.104 – Clock Synchronization Service Performance requirement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9" w:history="1">
              <w:r w:rsidR="00AD0898" w:rsidRPr="00FB024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S1-182397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ETRI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Clock synchronisation communication service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B0248">
              <w:rPr>
                <w:rFonts w:eastAsia="Times New Roman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0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S1-182234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066102" w:rsidRDefault="00AD0898" w:rsidP="007E3F86">
            <w:pPr>
              <w:snapToGrid w:val="0"/>
              <w:spacing w:after="0" w:line="240" w:lineRule="auto"/>
              <w:rPr>
                <w:lang w:val="nl-NL"/>
              </w:rPr>
            </w:pPr>
            <w:r w:rsidRPr="00066102">
              <w:rPr>
                <w:rFonts w:eastAsia="SimSun"/>
                <w:lang w:val="nl-NL" w:eastAsia="en-GB"/>
              </w:rPr>
              <w:t>Fraunhofer IIS, Audi, Volkswagen, Harting, Siemens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proofErr w:type="spellStart"/>
            <w:r>
              <w:rPr>
                <w:rFonts w:eastAsia="SimSun"/>
                <w:lang w:eastAsia="en-GB"/>
              </w:rPr>
              <w:t>CyberCAV</w:t>
            </w:r>
            <w:proofErr w:type="spellEnd"/>
            <w:r>
              <w:rPr>
                <w:rFonts w:eastAsia="SimSun"/>
                <w:lang w:eastAsia="en-GB"/>
              </w:rPr>
              <w:t>- Positioning Service Performance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66102">
              <w:rPr>
                <w:rFonts w:eastAsia="Times New Roman" w:cs="Arial"/>
                <w:szCs w:val="18"/>
                <w:highlight w:val="yellow"/>
                <w:lang w:val="en-US" w:eastAsia="ar-SA"/>
              </w:rPr>
              <w:t>Is Audi a 3GPP member?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1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S1-182101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t>Qualcomm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 xml:space="preserve">Discussion of </w:t>
            </w:r>
            <w:r w:rsidRPr="009610FA">
              <w:rPr>
                <w:rFonts w:eastAsia="SimSun"/>
                <w:lang w:eastAsia="en-GB"/>
              </w:rPr>
              <w:t xml:space="preserve">Ethernet support requirements </w:t>
            </w:r>
            <w:r>
              <w:rPr>
                <w:rFonts w:eastAsia="SimSun"/>
                <w:lang w:eastAsia="en-GB"/>
              </w:rPr>
              <w:t>in SMARTER vs</w:t>
            </w:r>
            <w:r w:rsidRPr="009610FA">
              <w:rPr>
                <w:rFonts w:eastAsia="SimSun"/>
                <w:lang w:eastAsia="en-GB"/>
              </w:rPr>
              <w:t xml:space="preserve"> </w:t>
            </w:r>
            <w:proofErr w:type="spellStart"/>
            <w:r w:rsidRPr="009610FA">
              <w:rPr>
                <w:rFonts w:eastAsia="SimSun"/>
                <w:lang w:eastAsia="en-GB"/>
              </w:rPr>
              <w:t>CyberCAV</w:t>
            </w:r>
            <w:proofErr w:type="spellEnd"/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2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S1-182100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 w:rsidRPr="009610FA">
              <w:rPr>
                <w:rFonts w:eastAsia="SimSun"/>
                <w:lang w:eastAsia="en-GB"/>
              </w:rPr>
              <w:t xml:space="preserve">Ethernet support requirements from CAV to </w:t>
            </w:r>
            <w:proofErr w:type="spellStart"/>
            <w:r w:rsidRPr="009610FA">
              <w:rPr>
                <w:rFonts w:eastAsia="SimSun"/>
                <w:lang w:eastAsia="en-GB"/>
              </w:rPr>
              <w:t>CyberCAV</w:t>
            </w:r>
            <w:proofErr w:type="spellEnd"/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3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S1-182103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t>Qualcomm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proofErr w:type="spellStart"/>
            <w:r w:rsidRPr="004B4F37">
              <w:rPr>
                <w:rFonts w:eastAsia="SimSun"/>
                <w:lang w:eastAsia="en-GB"/>
              </w:rPr>
              <w:t>CyberCAV</w:t>
            </w:r>
            <w:proofErr w:type="spellEnd"/>
            <w:r w:rsidRPr="004B4F37"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/>
                <w:lang w:eastAsia="en-GB"/>
              </w:rPr>
              <w:t>requirement for network name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4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S1-182240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proofErr w:type="spellStart"/>
            <w:r w:rsidRPr="006A10CF">
              <w:rPr>
                <w:rFonts w:eastAsia="SimSun"/>
                <w:lang w:eastAsia="en-GB"/>
              </w:rPr>
              <w:t>cyberCAV</w:t>
            </w:r>
            <w:proofErr w:type="spellEnd"/>
            <w:r w:rsidRPr="006A10CF">
              <w:rPr>
                <w:rFonts w:eastAsia="SimSun"/>
                <w:lang w:eastAsia="en-GB"/>
              </w:rPr>
              <w:t xml:space="preserve"> – 22.104 – order o</w:t>
            </w:r>
            <w:r>
              <w:rPr>
                <w:rFonts w:eastAsia="SimSun"/>
                <w:lang w:eastAsia="en-GB"/>
              </w:rPr>
              <w:t>f annexes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D8175A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8175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D8175A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5" w:history="1">
              <w:r w:rsidR="00AD0898" w:rsidRPr="00D8175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S1-182283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D8175A" w:rsidRDefault="00AD0898" w:rsidP="007E3F86">
            <w:pPr>
              <w:snapToGrid w:val="0"/>
              <w:spacing w:after="0" w:line="240" w:lineRule="auto"/>
            </w:pPr>
            <w:r w:rsidRPr="00D8175A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D8175A" w:rsidRDefault="00AD0898" w:rsidP="007E3F86">
            <w:pPr>
              <w:snapToGrid w:val="0"/>
              <w:spacing w:after="0" w:line="240" w:lineRule="auto"/>
            </w:pPr>
            <w:proofErr w:type="spellStart"/>
            <w:r w:rsidRPr="00D8175A">
              <w:rPr>
                <w:rFonts w:eastAsia="SimSun"/>
                <w:lang w:eastAsia="en-GB"/>
              </w:rPr>
              <w:t>cyberCAV</w:t>
            </w:r>
            <w:proofErr w:type="spellEnd"/>
            <w:r w:rsidRPr="00D8175A">
              <w:rPr>
                <w:rFonts w:eastAsia="SimSun"/>
                <w:lang w:eastAsia="en-GB"/>
              </w:rPr>
              <w:t xml:space="preserve"> – 22.104 – summary of service performance </w:t>
            </w:r>
            <w:r w:rsidRPr="00D8175A">
              <w:rPr>
                <w:rFonts w:eastAsia="SimSun"/>
                <w:lang w:eastAsia="en-GB"/>
              </w:rPr>
              <w:lastRenderedPageBreak/>
              <w:t>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D8175A" w:rsidRDefault="00AD0898" w:rsidP="007E3F86">
            <w:pPr>
              <w:snapToGrid w:val="0"/>
              <w:spacing w:after="0" w:line="240" w:lineRule="auto"/>
            </w:pPr>
            <w:r w:rsidRPr="00D8175A">
              <w:lastRenderedPageBreak/>
              <w:t>Revised to S1-182403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D8175A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8175A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Check Styles. Check figure.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8175A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8175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8175A" w:rsidRDefault="00660C8E" w:rsidP="007E3F86">
            <w:pPr>
              <w:spacing w:after="0" w:line="240" w:lineRule="auto"/>
            </w:pPr>
            <w:hyperlink r:id="rId46" w:history="1">
              <w:r w:rsidR="00AD0898" w:rsidRPr="00D8175A">
                <w:rPr>
                  <w:rStyle w:val="Hyperlink"/>
                  <w:rFonts w:cs="Arial"/>
                  <w:color w:val="auto"/>
                </w:rPr>
                <w:t>S1-182403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8175A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8175A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8175A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D8175A">
              <w:rPr>
                <w:rFonts w:eastAsia="SimSun"/>
                <w:lang w:eastAsia="en-GB"/>
              </w:rPr>
              <w:t>cyberCAV</w:t>
            </w:r>
            <w:proofErr w:type="spellEnd"/>
            <w:r w:rsidRPr="00D8175A">
              <w:rPr>
                <w:rFonts w:eastAsia="SimSun"/>
                <w:lang w:eastAsia="en-GB"/>
              </w:rPr>
              <w:t xml:space="preserve"> – 22.104 – summary of service performance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8175A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8175A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Check Styles. Check figure.</w:t>
            </w:r>
          </w:p>
          <w:p w:rsidR="00AD0898" w:rsidRPr="00D8175A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8175A">
              <w:rPr>
                <w:rFonts w:eastAsia="Times New Roman" w:cs="Arial"/>
                <w:szCs w:val="18"/>
                <w:lang w:val="en-US" w:eastAsia="ar-SA"/>
              </w:rPr>
              <w:t>Revision of S1-182283.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7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S1-182285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</w:pPr>
            <w:proofErr w:type="spellStart"/>
            <w:r w:rsidRPr="00395145">
              <w:rPr>
                <w:rFonts w:eastAsia="SimSun"/>
                <w:lang w:eastAsia="en-GB"/>
              </w:rPr>
              <w:t>cyberCAV</w:t>
            </w:r>
            <w:proofErr w:type="spellEnd"/>
            <w:r w:rsidRPr="00395145">
              <w:rPr>
                <w:rFonts w:eastAsia="SimSun"/>
                <w:lang w:eastAsia="en-GB"/>
              </w:rPr>
              <w:t xml:space="preserve"> – 22.104 – annexe </w:t>
            </w:r>
            <w:r>
              <w:rPr>
                <w:rFonts w:eastAsia="SimSun"/>
                <w:lang w:eastAsia="en-GB"/>
              </w:rPr>
              <w:t>–</w:t>
            </w:r>
            <w:r w:rsidRPr="00395145"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/>
                <w:lang w:eastAsia="en-GB"/>
              </w:rPr>
              <w:t>communication errors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AF5AD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F5AD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AF5AD5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8" w:history="1">
              <w:r w:rsidR="00AD0898" w:rsidRPr="00AF5AD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S1-182296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AF5AD5" w:rsidRDefault="00AD0898" w:rsidP="007E3F86">
            <w:pPr>
              <w:snapToGrid w:val="0"/>
              <w:spacing w:after="0" w:line="240" w:lineRule="auto"/>
            </w:pPr>
            <w:r w:rsidRPr="00AF5AD5"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AF5AD5" w:rsidRDefault="00AD0898" w:rsidP="007E3F86">
            <w:pPr>
              <w:snapToGrid w:val="0"/>
              <w:spacing w:after="0" w:line="240" w:lineRule="auto"/>
            </w:pPr>
            <w:proofErr w:type="spellStart"/>
            <w:r w:rsidRPr="00AF5AD5">
              <w:rPr>
                <w:rFonts w:eastAsia="SimSun"/>
                <w:lang w:eastAsia="en-GB"/>
              </w:rPr>
              <w:t>cyberCAV</w:t>
            </w:r>
            <w:proofErr w:type="spellEnd"/>
            <w:r w:rsidRPr="00AF5AD5">
              <w:rPr>
                <w:rFonts w:eastAsia="SimSun"/>
                <w:lang w:eastAsia="en-GB"/>
              </w:rPr>
              <w:t xml:space="preserve"> – 22.104 – annexe – characteristic parameters and influence quantities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AF5AD5" w:rsidRDefault="00AD0898" w:rsidP="007E3F86">
            <w:pPr>
              <w:snapToGrid w:val="0"/>
              <w:spacing w:after="0" w:line="240" w:lineRule="auto"/>
            </w:pPr>
            <w:r w:rsidRPr="00AF5AD5">
              <w:t>Revised to S1-182406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AF5AD5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F5AD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F5AD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F5AD5" w:rsidRDefault="00660C8E" w:rsidP="007E3F86">
            <w:pPr>
              <w:spacing w:after="0" w:line="240" w:lineRule="auto"/>
            </w:pPr>
            <w:hyperlink r:id="rId49" w:history="1">
              <w:r w:rsidR="00AD0898" w:rsidRPr="00AF5AD5">
                <w:rPr>
                  <w:rStyle w:val="Hyperlink"/>
                  <w:rFonts w:cs="Arial"/>
                  <w:color w:val="auto"/>
                </w:rPr>
                <w:t>S1-182406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F5AD5" w:rsidRDefault="00AD0898" w:rsidP="007E3F86">
            <w:pPr>
              <w:snapToGrid w:val="0"/>
              <w:spacing w:after="0" w:line="240" w:lineRule="auto"/>
            </w:pPr>
            <w:r w:rsidRPr="00AF5AD5"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F5AD5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AF5AD5">
              <w:rPr>
                <w:rFonts w:eastAsia="SimSun"/>
                <w:lang w:eastAsia="en-GB"/>
              </w:rPr>
              <w:t>cyberCAV</w:t>
            </w:r>
            <w:proofErr w:type="spellEnd"/>
            <w:r w:rsidRPr="00AF5AD5">
              <w:rPr>
                <w:rFonts w:eastAsia="SimSun"/>
                <w:lang w:eastAsia="en-GB"/>
              </w:rPr>
              <w:t xml:space="preserve"> – 22.104 – annexe – characteristic parameters and influence quantities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F5AD5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F5AD5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F5AD5">
              <w:rPr>
                <w:rFonts w:eastAsia="Times New Roman" w:cs="Arial"/>
                <w:szCs w:val="18"/>
                <w:lang w:val="en-US" w:eastAsia="ar-SA"/>
              </w:rPr>
              <w:t>Revision of S1-182296.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A75C05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0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S1-182210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Huawei, Siemens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cyberCAV</w:t>
            </w:r>
            <w:proofErr w:type="spellEnd"/>
            <w:r>
              <w:rPr>
                <w:rFonts w:eastAsia="SimSun"/>
                <w:lang w:eastAsia="en-GB"/>
              </w:rPr>
              <w:t>– 22.104 – Annex: timeliness attribute for time accuracy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B04844" w:rsidTr="00AD0898">
        <w:trPr>
          <w:trHeight w:val="293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AD0898" w:rsidRPr="00F45489" w:rsidRDefault="00AD0898" w:rsidP="007E3F8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Other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927A04" w:rsidRDefault="00AD0898" w:rsidP="007E3F86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1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S1-182213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33450">
              <w:rPr>
                <w:rFonts w:eastAsia="SimSun"/>
                <w:lang w:eastAsia="en-GB"/>
              </w:rPr>
              <w:t>Huawei Technologies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F33450" w:rsidRDefault="00AD0898" w:rsidP="007E3F8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33450">
              <w:rPr>
                <w:rFonts w:eastAsia="SimSun"/>
                <w:lang w:eastAsia="en-GB"/>
              </w:rPr>
              <w:t>Annex: communication service availability and reliability vs PER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E736E" w:rsidRDefault="00AD0898" w:rsidP="007E3F86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37462D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900E6">
              <w:rPr>
                <w:rFonts w:eastAsia="Times New Roman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EE048E" w:rsidRDefault="00AD0898" w:rsidP="007E3F86">
            <w:pPr>
              <w:snapToGrid w:val="0"/>
              <w:spacing w:after="0" w:line="240" w:lineRule="auto"/>
              <w:rPr>
                <w:noProof/>
              </w:rPr>
            </w:pPr>
            <w:r w:rsidRPr="00EE048E">
              <w:rPr>
                <w:noProof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EE048E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2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S1-182307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EE048E" w:rsidRDefault="00AD0898" w:rsidP="007E3F86">
            <w:pPr>
              <w:spacing w:after="0" w:line="240" w:lineRule="auto"/>
              <w:rPr>
                <w:noProof/>
              </w:rPr>
            </w:pPr>
            <w:r w:rsidRPr="00EE048E">
              <w:rPr>
                <w:noProof/>
              </w:rPr>
              <w:t>Huawei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EE048E" w:rsidRDefault="00AD0898" w:rsidP="007E3F86">
            <w:pPr>
              <w:spacing w:after="0" w:line="240" w:lineRule="auto"/>
              <w:rPr>
                <w:noProof/>
              </w:rPr>
            </w:pPr>
            <w:r w:rsidRPr="00EE048E">
              <w:rPr>
                <w:noProof/>
              </w:rPr>
              <w:t>pCR to 22.104 on Clock Synchronization Service Performance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EE048E" w:rsidRDefault="00AD0898" w:rsidP="007E3F86">
            <w:pPr>
              <w:snapToGrid w:val="0"/>
              <w:spacing w:after="0" w:line="240" w:lineRule="auto"/>
              <w:rPr>
                <w:noProof/>
              </w:rPr>
            </w:pPr>
            <w:r w:rsidRPr="00EE048E">
              <w:rPr>
                <w:noProof/>
              </w:rPr>
              <w:t>Withdrawn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EE048E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highlight w:val="red"/>
                <w:lang w:val="en-US" w:eastAsia="ar-SA"/>
              </w:rPr>
            </w:pPr>
          </w:p>
        </w:tc>
      </w:tr>
      <w:tr w:rsidR="00AD0898" w:rsidRPr="00A75C05" w:rsidTr="00AD0898">
        <w:trPr>
          <w:trHeight w:val="20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AD0898" w:rsidP="007E3F86">
            <w:pPr>
              <w:snapToGrid w:val="0"/>
              <w:spacing w:after="0" w:line="240" w:lineRule="auto"/>
              <w:rPr>
                <w:noProof/>
              </w:rPr>
            </w:pPr>
            <w:r w:rsidRPr="001972B2">
              <w:rPr>
                <w:noProof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3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S1-182308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AD0898" w:rsidP="007E3F86">
            <w:pPr>
              <w:rPr>
                <w:noProof/>
              </w:rPr>
            </w:pPr>
            <w:r w:rsidRPr="001972B2">
              <w:rPr>
                <w:noProof/>
              </w:rPr>
              <w:t>Huawei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AD0898" w:rsidP="007E3F86">
            <w:pPr>
              <w:rPr>
                <w:noProof/>
              </w:rPr>
            </w:pPr>
            <w:r w:rsidRPr="001972B2">
              <w:rPr>
                <w:noProof/>
              </w:rPr>
              <w:t>pCR to 22.104 on Annex: timeliness attribute for time accuracy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AD0898" w:rsidP="007E3F86">
            <w:pPr>
              <w:snapToGrid w:val="0"/>
              <w:spacing w:after="0" w:line="240" w:lineRule="auto"/>
              <w:rPr>
                <w:noProof/>
              </w:rPr>
            </w:pPr>
            <w:r w:rsidRPr="001972B2">
              <w:rPr>
                <w:noProof/>
              </w:rPr>
              <w:t>Withdrawn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highlight w:val="red"/>
                <w:lang w:val="en-US" w:eastAsia="ar-SA"/>
              </w:rPr>
            </w:pP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AD0898" w:rsidP="007E3F86">
            <w:pPr>
              <w:snapToGrid w:val="0"/>
              <w:spacing w:after="0" w:line="240" w:lineRule="auto"/>
              <w:rPr>
                <w:noProof/>
              </w:rPr>
            </w:pPr>
            <w:r w:rsidRPr="001972B2">
              <w:rPr>
                <w:noProof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660C8E" w:rsidP="007E3F86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4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S1-182309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AD0898" w:rsidP="007E3F86">
            <w:pPr>
              <w:rPr>
                <w:noProof/>
              </w:rPr>
            </w:pPr>
            <w:r w:rsidRPr="001972B2">
              <w:rPr>
                <w:noProof/>
              </w:rPr>
              <w:t>Huawei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AD0898" w:rsidP="007E3F86">
            <w:pPr>
              <w:rPr>
                <w:noProof/>
              </w:rPr>
            </w:pPr>
            <w:r w:rsidRPr="001972B2">
              <w:rPr>
                <w:noProof/>
              </w:rPr>
              <w:t>pCR to 22.104 on Annex: communication service availability and reliability vs PER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AD0898" w:rsidP="007E3F86">
            <w:pPr>
              <w:snapToGrid w:val="0"/>
              <w:spacing w:after="0" w:line="240" w:lineRule="auto"/>
              <w:rPr>
                <w:noProof/>
              </w:rPr>
            </w:pPr>
            <w:r w:rsidRPr="001972B2">
              <w:rPr>
                <w:noProof/>
              </w:rPr>
              <w:t>Withdrawn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AD0898" w:rsidP="007E3F86">
            <w:pPr>
              <w:spacing w:after="0" w:line="240" w:lineRule="auto"/>
              <w:rPr>
                <w:rFonts w:eastAsia="Times New Roman" w:cs="Arial"/>
                <w:szCs w:val="18"/>
                <w:highlight w:val="red"/>
                <w:lang w:val="en-US" w:eastAsia="ar-SA"/>
              </w:rPr>
            </w:pPr>
          </w:p>
        </w:tc>
      </w:tr>
      <w:tr w:rsidR="00AD0898" w:rsidRPr="00B81C05" w:rsidTr="00AD0898">
        <w:trPr>
          <w:trHeight w:val="141"/>
        </w:trPr>
        <w:tc>
          <w:tcPr>
            <w:tcW w:w="14494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AD0898" w:rsidRPr="00B81C05" w:rsidRDefault="00AD0898" w:rsidP="007E3F86">
            <w:pPr>
              <w:pStyle w:val="Heading3"/>
            </w:pPr>
            <w:proofErr w:type="spellStart"/>
            <w:proofErr w:type="gramStart"/>
            <w:r>
              <w:t>cyberCAV</w:t>
            </w:r>
            <w:proofErr w:type="spellEnd"/>
            <w:proofErr w:type="gramEnd"/>
            <w:r>
              <w:t xml:space="preserve"> drafting session information and </w:t>
            </w:r>
            <w:proofErr w:type="spellStart"/>
            <w:r>
              <w:t>cyberCAV</w:t>
            </w:r>
            <w:proofErr w:type="spellEnd"/>
            <w:r>
              <w:t xml:space="preserve"> output</w:t>
            </w: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156AC9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197B46" w:rsidRDefault="00660C8E" w:rsidP="007E3F8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5" w:history="1">
              <w:r w:rsidR="00AD0898" w:rsidRPr="00197B46">
                <w:rPr>
                  <w:rStyle w:val="Hyperlink"/>
                  <w:rFonts w:cs="Arial"/>
                </w:rPr>
                <w:t>S1-182</w:t>
              </w:r>
              <w:r w:rsidR="00AD0898">
                <w:rPr>
                  <w:rStyle w:val="Hyperlink"/>
                  <w:rFonts w:cs="Arial"/>
                </w:rPr>
                <w:t>344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156AC9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Siemens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156AC9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22.</w:t>
            </w:r>
            <w:r>
              <w:rPr>
                <w:rFonts w:eastAsia="Times New Roman" w:cs="Arial"/>
                <w:szCs w:val="18"/>
                <w:lang w:eastAsia="ar-SA"/>
              </w:rPr>
              <w:t>104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2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156AC9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156AC9" w:rsidRDefault="00AD0898" w:rsidP="007E3F8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003002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197B46" w:rsidRDefault="00660C8E" w:rsidP="007E3F8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6" w:history="1">
              <w:r w:rsidR="00AD0898" w:rsidRPr="00197B46">
                <w:rPr>
                  <w:rStyle w:val="Hyperlink"/>
                  <w:rFonts w:cs="Arial"/>
                </w:rPr>
                <w:t>S1-182242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003002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Siemens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003002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over page for presentation of TS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22.</w:t>
            </w:r>
            <w:r>
              <w:rPr>
                <w:rFonts w:eastAsia="Times New Roman" w:cs="Arial"/>
                <w:szCs w:val="18"/>
                <w:lang w:eastAsia="ar-SA"/>
              </w:rPr>
              <w:t>104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 xml:space="preserve">.0 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003002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003002" w:rsidRDefault="00AD0898" w:rsidP="007E3F8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66E9C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197B46" w:rsidRDefault="00AD0898" w:rsidP="007E3F8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197B46">
              <w:rPr>
                <w:rStyle w:val="Hyperlink"/>
                <w:rFonts w:cs="Arial"/>
              </w:rPr>
              <w:t>S1-182</w:t>
            </w:r>
            <w:r>
              <w:rPr>
                <w:rStyle w:val="Hyperlink"/>
                <w:rFonts w:cs="Arial"/>
              </w:rPr>
              <w:t>345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66E9C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66E9C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cyberCAV</w:t>
            </w:r>
            <w:proofErr w:type="spellEnd"/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66E9C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66E9C" w:rsidRDefault="00AD0898" w:rsidP="007E3F8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D0898" w:rsidRPr="00A75C05" w:rsidTr="00AD0898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66E9C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197B46" w:rsidRDefault="00AD0898" w:rsidP="007E3F8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197B46">
              <w:rPr>
                <w:rStyle w:val="Hyperlink"/>
                <w:rFonts w:cs="Arial"/>
              </w:rPr>
              <w:t>S1-182</w:t>
            </w:r>
            <w:r>
              <w:rPr>
                <w:rStyle w:val="Hyperlink"/>
                <w:rFonts w:cs="Arial"/>
              </w:rPr>
              <w:t>346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66E9C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66E9C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cyberCAV</w:t>
            </w:r>
            <w:proofErr w:type="spellEnd"/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66E9C" w:rsidRDefault="00AD0898" w:rsidP="007E3F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66E9C" w:rsidRDefault="00AD0898" w:rsidP="007E3F8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AD0898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E70D66" w:rsidRPr="00A75C05" w:rsidTr="00AD089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D97695" w:rsidRDefault="00AD0898" w:rsidP="006408F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 w:rsidRPr="00AD0898">
              <w:rPr>
                <w:color w:val="1F497D"/>
              </w:rPr>
              <w:t>S1-182441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AD0898" w:rsidP="00E3725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KD: 2441~2500 (CAV+5GLANetc)</w:t>
            </w:r>
          </w:p>
        </w:tc>
      </w:tr>
      <w:tr w:rsidR="00E70D66" w:rsidRPr="00A75C05" w:rsidTr="00AD089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AD089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AD089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AD089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AD0898" w:rsidP="00AD089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t>S1-182480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AB1DB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AD0898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BE702A" w:rsidRPr="00A75C05" w:rsidTr="00AD089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AD089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AD089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AD0898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2F6B03" w:rsidRPr="00A75C05" w:rsidTr="00AD0898">
        <w:trPr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lastRenderedPageBreak/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2F6B03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@ beginning: </w:t>
            </w:r>
            <w:r w:rsidR="002F6B03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  <w:r w:rsidR="00915932">
              <w:rPr>
                <w:rFonts w:eastAsia="Arial Unicode MS" w:cs="Arial"/>
                <w:i/>
                <w:szCs w:val="18"/>
                <w:lang w:eastAsia="ko-KR"/>
              </w:rPr>
              <w:t>39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FS_CAV;</w:t>
            </w:r>
          </w:p>
          <w:p w:rsidR="007737E3" w:rsidRPr="00894FB0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AD0898">
        <w:trPr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lastRenderedPageBreak/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57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C8E" w:rsidRDefault="00660C8E" w:rsidP="002E015E">
      <w:pPr>
        <w:spacing w:after="0" w:line="240" w:lineRule="auto"/>
      </w:pPr>
      <w:r>
        <w:separator/>
      </w:r>
    </w:p>
  </w:endnote>
  <w:endnote w:type="continuationSeparator" w:id="0">
    <w:p w:rsidR="00660C8E" w:rsidRDefault="00660C8E" w:rsidP="002E015E">
      <w:pPr>
        <w:spacing w:after="0" w:line="240" w:lineRule="auto"/>
      </w:pPr>
      <w:r>
        <w:continuationSeparator/>
      </w:r>
    </w:p>
  </w:endnote>
  <w:endnote w:type="continuationNotice" w:id="1">
    <w:p w:rsidR="00660C8E" w:rsidRDefault="00660C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2F165F" w:rsidRPr="002F165F" w:rsidRDefault="002F165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 w:rsidR="00874DE7">
          <w:rPr>
            <w:noProof/>
            <w:sz w:val="16"/>
            <w:szCs w:val="16"/>
          </w:rPr>
          <w:t>1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2F165F" w:rsidRDefault="002F16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C8E" w:rsidRDefault="00660C8E" w:rsidP="002E015E">
      <w:pPr>
        <w:spacing w:after="0" w:line="240" w:lineRule="auto"/>
      </w:pPr>
      <w:r>
        <w:separator/>
      </w:r>
    </w:p>
  </w:footnote>
  <w:footnote w:type="continuationSeparator" w:id="0">
    <w:p w:rsidR="00660C8E" w:rsidRDefault="00660C8E" w:rsidP="002E015E">
      <w:pPr>
        <w:spacing w:after="0" w:line="240" w:lineRule="auto"/>
      </w:pPr>
      <w:r>
        <w:continuationSeparator/>
      </w:r>
    </w:p>
  </w:footnote>
  <w:footnote w:type="continuationNotice" w:id="1">
    <w:p w:rsidR="00660C8E" w:rsidRDefault="00660C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0C8E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4F3C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4DE7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Documents\Local%203GPP%20copy\SA1%20WPalmBeach%202018\Docs\S1-182167.zip" TargetMode="External"/><Relationship Id="rId18" Type="http://schemas.openxmlformats.org/officeDocument/2006/relationships/hyperlink" Target="file:///C:\Users\norpahj\Documents\Local%203GPP%20copy\SA1%20WPalmBeach%202018\Docs\S1-182288.zip" TargetMode="External"/><Relationship Id="rId26" Type="http://schemas.openxmlformats.org/officeDocument/2006/relationships/hyperlink" Target="file:///C:\Users\norpahj\Documents\Local%203GPP%20copy\SA1%20WPalmBeach%202018\Docs\S1-182248.zip" TargetMode="External"/><Relationship Id="rId39" Type="http://schemas.openxmlformats.org/officeDocument/2006/relationships/hyperlink" Target="file:///C:\Users\norpahj\Documents\Local%203GPP%20copy\SA1%20WPalmBeach%202018\Docs\S1-182397.zip" TargetMode="External"/><Relationship Id="rId21" Type="http://schemas.openxmlformats.org/officeDocument/2006/relationships/hyperlink" Target="file:///C:\Users\norpahj\Documents\Local%203GPP%20copy\SA1%20WPalmBeach%202018\Docs\S1-182399.zip" TargetMode="External"/><Relationship Id="rId34" Type="http://schemas.openxmlformats.org/officeDocument/2006/relationships/hyperlink" Target="file:///C:\Users\norpahj\Documents\Local%203GPP%20copy\SA1%20WPalmBeach%202018\Docs\S1-182193.zip" TargetMode="External"/><Relationship Id="rId42" Type="http://schemas.openxmlformats.org/officeDocument/2006/relationships/hyperlink" Target="file:///C:\Users\norpahj\Documents\Local%203GPP%20copy\SA1%20WPalmBeach%202018\Docs\S1-182100.zip" TargetMode="External"/><Relationship Id="rId47" Type="http://schemas.openxmlformats.org/officeDocument/2006/relationships/hyperlink" Target="file:///C:\Users\norpahj\Documents\Local%203GPP%20copy\SA1%20WPalmBeach%202018\Docs\S1-182285.zip" TargetMode="External"/><Relationship Id="rId50" Type="http://schemas.openxmlformats.org/officeDocument/2006/relationships/hyperlink" Target="file:///C:\Users\norpahj\Documents\Local%203GPP%20copy\SA1%20WPalmBeach%202018\Docs\S1-182210.zip" TargetMode="External"/><Relationship Id="rId55" Type="http://schemas.openxmlformats.org/officeDocument/2006/relationships/hyperlink" Target="file:///C:\Users\norpahj\Documents\Local%203GPP%20copy\SA1%20WPalmBeach%202018\Docs\S1-181284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Users\norpahj\Documents\Local%203GPP%20copy\SA1%20WPalmBeach%202018\Docs\S1-182166.zip" TargetMode="External"/><Relationship Id="rId17" Type="http://schemas.openxmlformats.org/officeDocument/2006/relationships/hyperlink" Target="file:///C:\Users\norpahj\Documents\Local%203GPP%20copy\SA1%20WPalmBeach%202018\Docs\S1-182102.zip" TargetMode="External"/><Relationship Id="rId25" Type="http://schemas.openxmlformats.org/officeDocument/2006/relationships/hyperlink" Target="file:///C:\Users\norpahj\Documents\Local%203GPP%20copy\SA1%20WPalmBeach%202018\Docs\S1-182220.zip" TargetMode="External"/><Relationship Id="rId33" Type="http://schemas.openxmlformats.org/officeDocument/2006/relationships/hyperlink" Target="file:///C:\Users\norpahj\Documents\Local%203GPP%20copy\SA1%20WPalmBeach%202018\Docs\S1-182228.zip" TargetMode="External"/><Relationship Id="rId38" Type="http://schemas.openxmlformats.org/officeDocument/2006/relationships/hyperlink" Target="file:///C:\Users\norpahj\Documents\Local%203GPP%20copy\SA1%20WPalmBeach%202018\Docs\S1-182209.zip" TargetMode="External"/><Relationship Id="rId46" Type="http://schemas.openxmlformats.org/officeDocument/2006/relationships/hyperlink" Target="file:///C:\Users\norpahj\Documents\Local%203GPP%20copy\SA1%20WPalmBeach%202018\Docs\S1-182403.zip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WPalmBeach%202018\Docs\S1-182274.zip" TargetMode="External"/><Relationship Id="rId20" Type="http://schemas.openxmlformats.org/officeDocument/2006/relationships/hyperlink" Target="file:///C:\Users\norpahj\Documents\Local%203GPP%20copy\SA1%20WPalmBeach%202018\Docs\S1-182169.zip" TargetMode="External"/><Relationship Id="rId29" Type="http://schemas.openxmlformats.org/officeDocument/2006/relationships/hyperlink" Target="file:///C:\Users\norpahj\Documents\Local%203GPP%20copy\SA1%20WPalmBeach%202018\Docs\S1-182230.zip" TargetMode="External"/><Relationship Id="rId41" Type="http://schemas.openxmlformats.org/officeDocument/2006/relationships/hyperlink" Target="file:///C:\Users\norpahj\Documents\Local%203GPP%20copy\SA1%20WPalmBeach%202018\Docs\S1-182101.zip" TargetMode="External"/><Relationship Id="rId54" Type="http://schemas.openxmlformats.org/officeDocument/2006/relationships/hyperlink" Target="file:///C:\Users\norpahj\Documents\Local%203GPP%20copy\SA1%20WPalmBeach%202018\Docs\S1-182309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norpahj\Documents\Local%203GPP%20copy\SA1%20WPalmBeach%202018\Docs\S1-182290.zip" TargetMode="External"/><Relationship Id="rId24" Type="http://schemas.openxmlformats.org/officeDocument/2006/relationships/hyperlink" Target="file:///C:\Users\norpahj\Documents\Local%203GPP%20copy\SA1%20WPalmBeach%202018\Docs\S1-182195.zip" TargetMode="External"/><Relationship Id="rId32" Type="http://schemas.openxmlformats.org/officeDocument/2006/relationships/hyperlink" Target="file:///C:\Users\norpahj\Documents\Local%203GPP%20copy\SA1%20WPalmBeach%202018\Docs\S1-182224.zip" TargetMode="External"/><Relationship Id="rId37" Type="http://schemas.openxmlformats.org/officeDocument/2006/relationships/hyperlink" Target="file:///C:\Users\norpahj\Documents\Local%203GPP%20copy\SA1%20WPalmBeach%202018\Docs\S1-182244.zip" TargetMode="External"/><Relationship Id="rId40" Type="http://schemas.openxmlformats.org/officeDocument/2006/relationships/hyperlink" Target="file:///C:\Users\norpahj\Documents\Local%203GPP%20copy\SA1%20WPalmBeach%202018\Docs\S1-182234.zip" TargetMode="External"/><Relationship Id="rId45" Type="http://schemas.openxmlformats.org/officeDocument/2006/relationships/hyperlink" Target="file:///C:\Users\norpahj\Documents\Local%203GPP%20copy\SA1%20WPalmBeach%202018\Docs\S1-182283.zip" TargetMode="External"/><Relationship Id="rId53" Type="http://schemas.openxmlformats.org/officeDocument/2006/relationships/hyperlink" Target="file:///C:\Users\norpahj\Documents\Local%203GPP%20copy\SA1%20WPalmBeach%202018\Docs\S1-182308.zip" TargetMode="Externa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file:///C:\Users\norpahj\Documents\Local%203GPP%20copy\SA1%20WPalmBeach%202018\Docs\S1-182270.zip" TargetMode="External"/><Relationship Id="rId23" Type="http://schemas.openxmlformats.org/officeDocument/2006/relationships/hyperlink" Target="file:///C:\Users\norpahj\Documents\Local%203GPP%20copy\SA1%20WPalmBeach%202018\Docs\S1-182275.zip" TargetMode="External"/><Relationship Id="rId28" Type="http://schemas.openxmlformats.org/officeDocument/2006/relationships/hyperlink" Target="file:///C:\Users\norpahj\Documents\Local%203GPP%20copy\SA1%20WPalmBeach%202018\Docs\S1-182233.zip" TargetMode="External"/><Relationship Id="rId36" Type="http://schemas.openxmlformats.org/officeDocument/2006/relationships/hyperlink" Target="file:///C:\Users\norpahj\Documents\Local%203GPP%20copy\SA1%20WPalmBeach%202018\Docs\S1-182239.zip" TargetMode="External"/><Relationship Id="rId49" Type="http://schemas.openxmlformats.org/officeDocument/2006/relationships/hyperlink" Target="file:///C:\Users\norpahj\Documents\Local%203GPP%20copy\SA1%20WPalmBeach%202018\Docs\S1-182406.zip" TargetMode="External"/><Relationship Id="rId57" Type="http://schemas.openxmlformats.org/officeDocument/2006/relationships/footer" Target="footer1.xml"/><Relationship Id="rId10" Type="http://schemas.openxmlformats.org/officeDocument/2006/relationships/hyperlink" Target="file:///C:\Users\norpahj\Documents\Local%203GPP%20copy\SA1%20WPalmBeach%202018\Docs\S1-182250.zip" TargetMode="External"/><Relationship Id="rId19" Type="http://schemas.openxmlformats.org/officeDocument/2006/relationships/hyperlink" Target="file:///C:\Users\norpahj\Documents\Local%203GPP%20copy\SA1%20WPalmBeach%202018\Docs\S1-182168.zip" TargetMode="External"/><Relationship Id="rId31" Type="http://schemas.openxmlformats.org/officeDocument/2006/relationships/hyperlink" Target="file:///C:\Users\norpahj\Documents\Local%203GPP%20copy\SA1%20WPalmBeach%202018\Docs\S1-182226.zip" TargetMode="External"/><Relationship Id="rId44" Type="http://schemas.openxmlformats.org/officeDocument/2006/relationships/hyperlink" Target="file:///C:\Users\norpahj\Documents\Local%203GPP%20copy\SA1%20WPalmBeach%202018\Docs\S1-182240.zip" TargetMode="External"/><Relationship Id="rId52" Type="http://schemas.openxmlformats.org/officeDocument/2006/relationships/hyperlink" Target="file:///C:\Users\norpahj\Documents\Local%203GPP%20copy\SA1%20WPalmBeach%202018\Docs\S1-182307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Documents\Local%203GPP%20copy\SA1%20WPalmBeach%202018\Docs\S1-182104.zip" TargetMode="External"/><Relationship Id="rId14" Type="http://schemas.openxmlformats.org/officeDocument/2006/relationships/hyperlink" Target="file:///C:\Users\norpahj\Documents\Local%203GPP%20copy\SA1%20WPalmBeach%202018\Docs\S1-182251.zip" TargetMode="External"/><Relationship Id="rId22" Type="http://schemas.openxmlformats.org/officeDocument/2006/relationships/hyperlink" Target="file:///C:\Users\norpahj\Documents\Local%203GPP%20copy\SA1%20WPalmBeach%202018\Docs\S1-182272.zip" TargetMode="External"/><Relationship Id="rId27" Type="http://schemas.openxmlformats.org/officeDocument/2006/relationships/hyperlink" Target="file:///C:\Users\norpahj\Documents\Local%203GPP%20copy\SA1%20WPalmBeach%202018\Docs\S1-182247.zip" TargetMode="External"/><Relationship Id="rId30" Type="http://schemas.openxmlformats.org/officeDocument/2006/relationships/hyperlink" Target="file:///C:\Users\norpahj\Documents\Local%203GPP%20copy\SA1%20WPalmBeach%202018\Docs\S1-182196.zip" TargetMode="External"/><Relationship Id="rId35" Type="http://schemas.openxmlformats.org/officeDocument/2006/relationships/hyperlink" Target="file:///C:\Users\norpahj\Documents\Local%203GPP%20copy\SA1%20WPalmBeach%202018\Docs\S1-182249.zip" TargetMode="External"/><Relationship Id="rId43" Type="http://schemas.openxmlformats.org/officeDocument/2006/relationships/hyperlink" Target="file:///C:\Users\norpahj\Documents\Local%203GPP%20copy\SA1%20WPalmBeach%202018\Docs\S1-182103.zip" TargetMode="External"/><Relationship Id="rId48" Type="http://schemas.openxmlformats.org/officeDocument/2006/relationships/hyperlink" Target="file:///C:\Users\norpahj\Documents\Local%203GPP%20copy\SA1%20WPalmBeach%202018\Docs\S1-182296.zip" TargetMode="External"/><Relationship Id="rId56" Type="http://schemas.openxmlformats.org/officeDocument/2006/relationships/hyperlink" Target="file:///C:\Users\norpahj\Documents\Local%203GPP%20copy\SA1%20WPalmBeach%202018\Docs\S1-181234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C:\Users\norpahj\Documents\Local%203GPP%20copy\SA1%20WPalmBeach%202018\Docs\S1-182213.zip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6E10A-4805-4CED-A230-E1F14C3B2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6</Pages>
  <Words>2149</Words>
  <Characters>12251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14372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2</cp:revision>
  <dcterms:created xsi:type="dcterms:W3CDTF">2018-08-23T12:06:00Z</dcterms:created>
  <dcterms:modified xsi:type="dcterms:W3CDTF">2018-08-23T12:06:00Z</dcterms:modified>
</cp:coreProperties>
</file>